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186ABDBF" w:rsidR="008F518D" w:rsidRDefault="00CE2C14" w:rsidP="00D33F1C">
      <w:pPr>
        <w:pStyle w:val="Brdtekst"/>
        <w:rPr>
          <w:rFonts w:ascii="FORSVARET-Medium" w:hAnsi="FORSVARET-Medium"/>
          <w:lang w:val="en-US"/>
        </w:rPr>
      </w:pPr>
      <w:r>
        <w:rPr>
          <w:rFonts w:ascii="FORSVARET-Medium" w:hAnsi="FORSVARET-Medium"/>
        </w:rPr>
        <w:t>2024038728</w:t>
      </w:r>
      <w:r w:rsidR="006F6E64" w:rsidRPr="00D33F1C">
        <w:rPr>
          <w:rFonts w:ascii="FORSVARET-Medium" w:hAnsi="FORSVARET-Medium"/>
          <w:lang w:val="en-US"/>
        </w:rPr>
        <w:t xml:space="preserve"> F</w:t>
      </w:r>
      <w:r w:rsidR="008F518D" w:rsidRPr="00D33F1C">
        <w:rPr>
          <w:rFonts w:ascii="FORSVARET-Medium" w:hAnsi="FORSVARET-Medium"/>
          <w:lang w:val="en-US"/>
        </w:rPr>
        <w:t>ramework agreement regarding explosives and igniters</w:t>
      </w:r>
    </w:p>
    <w:p w14:paraId="56FD6A10" w14:textId="4BBB9598" w:rsidR="00761000" w:rsidRPr="00D33F1C" w:rsidRDefault="00761000" w:rsidP="00761000">
      <w:pPr>
        <w:pStyle w:val="Brdtekst"/>
        <w:rPr>
          <w:rFonts w:ascii="FORSVARET-Medium" w:hAnsi="FORSVARET-Medium"/>
          <w:lang w:val="en-US"/>
        </w:rPr>
      </w:pPr>
      <w:r w:rsidRPr="00D33F1C">
        <w:rPr>
          <w:rFonts w:ascii="FORSVARET-Medium" w:hAnsi="FORSVARET-Medium"/>
          <w:lang w:val="en-US"/>
        </w:rPr>
        <w:t>Area 1</w:t>
      </w:r>
      <w:r w:rsidR="00441179">
        <w:rPr>
          <w:rFonts w:ascii="FORSVARET-Medium" w:hAnsi="FORSVARET-Medium"/>
          <w:lang w:val="en-US"/>
        </w:rPr>
        <w:t xml:space="preserve"> </w:t>
      </w:r>
      <w:r w:rsidRPr="00D33F1C">
        <w:rPr>
          <w:rFonts w:ascii="FORSVARET-Medium" w:hAnsi="FORSVARET-Medium"/>
          <w:lang w:val="en-US"/>
        </w:rPr>
        <w:t>Booster</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D48E2" w14:textId="77777777" w:rsidR="00AA261B" w:rsidRDefault="00AA261B">
      <w:r>
        <w:separator/>
      </w:r>
    </w:p>
  </w:endnote>
  <w:endnote w:type="continuationSeparator" w:id="0">
    <w:p w14:paraId="0ECDB30F" w14:textId="77777777" w:rsidR="00AA261B" w:rsidRDefault="00AA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CE2C14"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CE2C14"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848E" w14:textId="77777777" w:rsidR="00AA261B" w:rsidRDefault="00AA261B">
      <w:r>
        <w:separator/>
      </w:r>
    </w:p>
  </w:footnote>
  <w:footnote w:type="continuationSeparator" w:id="0">
    <w:p w14:paraId="1C8587D8" w14:textId="77777777" w:rsidR="00AA261B" w:rsidRDefault="00AA2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3C6DEFD9" w:rsidR="00FD375D" w:rsidRDefault="00CE2C14"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5C8CD2C9"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70061"/>
    <w:rsid w:val="000919CF"/>
    <w:rsid w:val="000E36F4"/>
    <w:rsid w:val="00111E43"/>
    <w:rsid w:val="00176241"/>
    <w:rsid w:val="001B11EB"/>
    <w:rsid w:val="001C4B6D"/>
    <w:rsid w:val="001F1F08"/>
    <w:rsid w:val="0021604A"/>
    <w:rsid w:val="002455F4"/>
    <w:rsid w:val="002B6E4F"/>
    <w:rsid w:val="002E535E"/>
    <w:rsid w:val="002F3B6A"/>
    <w:rsid w:val="00352424"/>
    <w:rsid w:val="00370340"/>
    <w:rsid w:val="00380FC0"/>
    <w:rsid w:val="003B62C4"/>
    <w:rsid w:val="00416494"/>
    <w:rsid w:val="00441179"/>
    <w:rsid w:val="00475694"/>
    <w:rsid w:val="004829BE"/>
    <w:rsid w:val="004D5497"/>
    <w:rsid w:val="004D7052"/>
    <w:rsid w:val="004F2B8C"/>
    <w:rsid w:val="005117F1"/>
    <w:rsid w:val="005226E7"/>
    <w:rsid w:val="005228A7"/>
    <w:rsid w:val="005D68E6"/>
    <w:rsid w:val="005E4055"/>
    <w:rsid w:val="00616826"/>
    <w:rsid w:val="00637611"/>
    <w:rsid w:val="006F6E64"/>
    <w:rsid w:val="00717591"/>
    <w:rsid w:val="00725097"/>
    <w:rsid w:val="0074667C"/>
    <w:rsid w:val="00761000"/>
    <w:rsid w:val="0077110E"/>
    <w:rsid w:val="007A569B"/>
    <w:rsid w:val="007B2DF4"/>
    <w:rsid w:val="007F09AE"/>
    <w:rsid w:val="008044EE"/>
    <w:rsid w:val="008A519F"/>
    <w:rsid w:val="008C2F20"/>
    <w:rsid w:val="008F518D"/>
    <w:rsid w:val="00915052"/>
    <w:rsid w:val="00942739"/>
    <w:rsid w:val="009D563E"/>
    <w:rsid w:val="00A27DF9"/>
    <w:rsid w:val="00A31ECA"/>
    <w:rsid w:val="00A34741"/>
    <w:rsid w:val="00A61D80"/>
    <w:rsid w:val="00AA261B"/>
    <w:rsid w:val="00AC6EB4"/>
    <w:rsid w:val="00AD318A"/>
    <w:rsid w:val="00B2373C"/>
    <w:rsid w:val="00B40897"/>
    <w:rsid w:val="00BE59F4"/>
    <w:rsid w:val="00C157D2"/>
    <w:rsid w:val="00C36E97"/>
    <w:rsid w:val="00C537FF"/>
    <w:rsid w:val="00CA7DE1"/>
    <w:rsid w:val="00CE03A6"/>
    <w:rsid w:val="00CE2C14"/>
    <w:rsid w:val="00D07C15"/>
    <w:rsid w:val="00D2297A"/>
    <w:rsid w:val="00D33F1C"/>
    <w:rsid w:val="00D55F39"/>
    <w:rsid w:val="00D76DC5"/>
    <w:rsid w:val="00E00979"/>
    <w:rsid w:val="00E26F62"/>
    <w:rsid w:val="00F15274"/>
    <w:rsid w:val="00F372BF"/>
    <w:rsid w:val="00F51DDF"/>
    <w:rsid w:val="00F72A31"/>
    <w:rsid w:val="00F74008"/>
    <w:rsid w:val="00F97595"/>
    <w:rsid w:val="00FD375D"/>
    <w:rsid w:val="00FE7B68"/>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6</TotalTime>
  <Pages>6</Pages>
  <Words>1092</Words>
  <Characters>6318</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25</cp:revision>
  <cp:lastPrinted>2017-03-16T11:08:00Z</cp:lastPrinted>
  <dcterms:created xsi:type="dcterms:W3CDTF">2022-11-10T14:23:00Z</dcterms:created>
  <dcterms:modified xsi:type="dcterms:W3CDTF">2024-10-14T07:25:00Z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